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Derbyshire Dales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Derbyshire Dales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Derbyshire Dales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Derbyshire Dales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Derbyshire Dales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Derbyshire Dales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Derbyshire Dales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Derbyshire Dales is estimated to be </w:t>
      </w:r>
      <w:r w:rsidRPr="00773DF7">
        <w:rPr>
          <w:rFonts w:ascii="Libre Franklin Light" w:eastAsia="Times New Roman" w:hAnsi="Libre Franklin Light" w:cs="Calibri Light"/>
          <w:b/>
          <w:bCs/>
          <w:color w:val="C45911" w:themeColor="accent2" w:themeShade="BF"/>
        </w:rPr>
        <w:t xml:space="preserve">£677,393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Derbyshire Dales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Derbyshire Dales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Derbyshire Dales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Derbyshire Dales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rbyshire Dal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Derbyshire Dales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rbyshire Dal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Derbyshire Dales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Derbyshire Dales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rbyshire Dal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Derbyshire Dales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Derbyshire Dales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Derbyshire Dales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Derbyshire Dales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Derbyshire Dales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Derbyshire Dales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£677,393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Derbyshire Dales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£228,182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£16,346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£408,806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£677,393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Derbyshire Dales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Derbyshire Dales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Derbyshire Dales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Derbyshire Dales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Derbyshire Dales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Derbyshire Dales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Derbyshire Dales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Derbyshire Dales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Derbyshire Dales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E0FEBBF-428D-497D-AB84-D0D16EB8994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